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A401D7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WARRE, senior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fl.1413)</w:t>
      </w:r>
    </w:p>
    <w:p w14:paraId="10E76D4D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958CE6F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EF43949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1 Jun.1413</w:t>
      </w:r>
      <w:r>
        <w:rPr>
          <w:rFonts w:ascii="Times New Roman" w:hAnsi="Times New Roman" w:cs="Times New Roman"/>
          <w:sz w:val="24"/>
          <w:szCs w:val="24"/>
        </w:rPr>
        <w:tab/>
        <w:t>He was a juror on the inquisition mandamus held in Lambeth, Surrey, into</w:t>
      </w:r>
    </w:p>
    <w:p w14:paraId="7A4691DD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lands of John Gate of </w:t>
      </w:r>
      <w:proofErr w:type="gramStart"/>
      <w:r>
        <w:rPr>
          <w:rFonts w:ascii="Times New Roman" w:hAnsi="Times New Roman" w:cs="Times New Roman"/>
          <w:sz w:val="24"/>
          <w:szCs w:val="24"/>
        </w:rPr>
        <w:t>Battersea(</w:t>
      </w:r>
      <w:proofErr w:type="gramEnd"/>
      <w:r>
        <w:rPr>
          <w:rFonts w:ascii="Times New Roman" w:hAnsi="Times New Roman" w:cs="Times New Roman"/>
          <w:sz w:val="24"/>
          <w:szCs w:val="24"/>
        </w:rPr>
        <w:t>d.1387).</w:t>
      </w:r>
    </w:p>
    <w:p w14:paraId="0056BE4E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20-51)</w:t>
      </w:r>
    </w:p>
    <w:p w14:paraId="1ACF62EC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112AE23" w14:textId="77777777" w:rsidR="00290FB6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4AF31A1" w14:textId="77777777" w:rsidR="00290FB6" w:rsidRPr="00287899" w:rsidRDefault="00290FB6" w:rsidP="00290FB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 April 2022</w:t>
      </w:r>
    </w:p>
    <w:p w14:paraId="24E99B85" w14:textId="300FE12E" w:rsidR="00BA00AB" w:rsidRPr="00290FB6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290FB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4C9F20" w14:textId="77777777" w:rsidR="00290FB6" w:rsidRDefault="00290FB6" w:rsidP="009139A6">
      <w:r>
        <w:separator/>
      </w:r>
    </w:p>
  </w:endnote>
  <w:endnote w:type="continuationSeparator" w:id="0">
    <w:p w14:paraId="650DB761" w14:textId="77777777" w:rsidR="00290FB6" w:rsidRDefault="00290FB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8C0DE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9D4B4F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467F74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000D91" w14:textId="77777777" w:rsidR="00290FB6" w:rsidRDefault="00290FB6" w:rsidP="009139A6">
      <w:r>
        <w:separator/>
      </w:r>
    </w:p>
  </w:footnote>
  <w:footnote w:type="continuationSeparator" w:id="0">
    <w:p w14:paraId="4BA25146" w14:textId="77777777" w:rsidR="00290FB6" w:rsidRDefault="00290FB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B0E5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0791A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E7F78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0FB6"/>
    <w:rsid w:val="000666E0"/>
    <w:rsid w:val="002510B7"/>
    <w:rsid w:val="00290FB6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E1962"/>
  <w15:chartTrackingRefBased/>
  <w15:docId w15:val="{7CB4EB0E-239B-4CBA-88DF-27A6BFD243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2022-04-19T11:27:00Z</dcterms:created>
  <dcterms:modified xsi:type="dcterms:W3CDTF">2022-04-19T11:28:00Z</dcterms:modified>
</cp:coreProperties>
</file>